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7CA5" w:rsidRDefault="00BC7CA5" w:rsidP="00BC7CA5">
      <w:r>
        <w:rPr>
          <w:u w:val="single"/>
        </w:rPr>
        <w:t>Agnes PYGOT</w:t>
      </w:r>
      <w:r>
        <w:t xml:space="preserve">   </w:t>
      </w:r>
      <w:proofErr w:type="gramStart"/>
      <w:r>
        <w:t xml:space="preserve">   (</w:t>
      </w:r>
      <w:proofErr w:type="gramEnd"/>
      <w:r>
        <w:t>fl.1470)</w:t>
      </w:r>
    </w:p>
    <w:p w:rsidR="00BC7CA5" w:rsidRDefault="00BC7CA5" w:rsidP="00BC7CA5">
      <w:r>
        <w:t xml:space="preserve">of </w:t>
      </w:r>
      <w:proofErr w:type="spellStart"/>
      <w:r>
        <w:t>Clotherham</w:t>
      </w:r>
      <w:proofErr w:type="spellEnd"/>
      <w:r>
        <w:t>, West Riding of Yorkshire.</w:t>
      </w:r>
    </w:p>
    <w:p w:rsidR="00BC7CA5" w:rsidRDefault="00BC7CA5" w:rsidP="00BC7CA5"/>
    <w:p w:rsidR="00BC7CA5" w:rsidRDefault="00BC7CA5" w:rsidP="00BC7CA5"/>
    <w:p w:rsidR="00BC7CA5" w:rsidRDefault="00BC7CA5" w:rsidP="00BC7CA5">
      <w:r>
        <w:t xml:space="preserve">Daughter of Sir Geoffrey </w:t>
      </w:r>
      <w:proofErr w:type="spellStart"/>
      <w:r>
        <w:t>Pygot</w:t>
      </w:r>
      <w:proofErr w:type="spellEnd"/>
      <w:r>
        <w:t xml:space="preserve"> of </w:t>
      </w:r>
      <w:proofErr w:type="spellStart"/>
      <w:r>
        <w:t>Clotherham</w:t>
      </w:r>
      <w:proofErr w:type="spellEnd"/>
      <w:r>
        <w:t>(q.v.). (D.V.Y. I p.154)</w:t>
      </w:r>
    </w:p>
    <w:p w:rsidR="00BC7CA5" w:rsidRDefault="00BC7CA5" w:rsidP="00BC7CA5">
      <w:r>
        <w:t>= John Copley of Batley(q.v.).   (ibid.)</w:t>
      </w:r>
    </w:p>
    <w:p w:rsidR="00BC7CA5" w:rsidRDefault="00BC7CA5" w:rsidP="00BC7CA5">
      <w:r>
        <w:t>Children: John, Sir William, Mary, Anne, Jane, Elizabeth, Margaret, Isabel. (ibid.)</w:t>
      </w:r>
    </w:p>
    <w:p w:rsidR="00BC7CA5" w:rsidRDefault="00BC7CA5" w:rsidP="00BC7CA5"/>
    <w:p w:rsidR="00BC7CA5" w:rsidRDefault="00BC7CA5" w:rsidP="00BC7CA5"/>
    <w:p w:rsidR="00BC7CA5" w:rsidRDefault="00BC7CA5" w:rsidP="00BC7CA5">
      <w:r>
        <w:t>29 December 2017</w:t>
      </w:r>
    </w:p>
    <w:p w:rsidR="006B2F86" w:rsidRPr="00E71FC3" w:rsidRDefault="00BC7CA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7CA5" w:rsidRDefault="00BC7CA5" w:rsidP="00E71FC3">
      <w:r>
        <w:separator/>
      </w:r>
    </w:p>
  </w:endnote>
  <w:endnote w:type="continuationSeparator" w:id="0">
    <w:p w:rsidR="00BC7CA5" w:rsidRDefault="00BC7CA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7CA5" w:rsidRDefault="00BC7CA5" w:rsidP="00E71FC3">
      <w:r>
        <w:separator/>
      </w:r>
    </w:p>
  </w:footnote>
  <w:footnote w:type="continuationSeparator" w:id="0">
    <w:p w:rsidR="00BC7CA5" w:rsidRDefault="00BC7CA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CA5"/>
    <w:rsid w:val="001A7C09"/>
    <w:rsid w:val="00577BD5"/>
    <w:rsid w:val="00656CBA"/>
    <w:rsid w:val="006A1F77"/>
    <w:rsid w:val="00733BE7"/>
    <w:rsid w:val="00AB52E8"/>
    <w:rsid w:val="00B16D3F"/>
    <w:rsid w:val="00BB41AC"/>
    <w:rsid w:val="00BC7CA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94C173-5851-4316-A45E-1B5A5EC90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C7CA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2018-01-07T20:41:00Z</dcterms:created>
  <dcterms:modified xsi:type="dcterms:W3CDTF">2018-01-07T20:41:00Z</dcterms:modified>
</cp:coreProperties>
</file>